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725F0" w14:textId="77777777" w:rsidR="008C29DA" w:rsidRDefault="008C29DA" w:rsidP="000303A4">
      <w:pPr>
        <w:pStyle w:val="Unittitle"/>
      </w:pPr>
      <w:r>
        <w:t>3. Construction design principles</w:t>
      </w:r>
    </w:p>
    <w:p w14:paraId="05173225" w14:textId="337F7A60" w:rsidR="008C29DA" w:rsidRPr="00232160" w:rsidRDefault="008C29DA" w:rsidP="000303A4">
      <w:pPr>
        <w:pStyle w:val="Heading1"/>
        <w:rPr>
          <w:color w:val="FC4421"/>
        </w:rPr>
      </w:pPr>
      <w:r w:rsidRPr="00232160">
        <w:rPr>
          <w:color w:val="FC4421"/>
        </w:rPr>
        <w:t>Worksheet 1</w:t>
      </w:r>
      <w:r w:rsidR="00FF6593">
        <w:rPr>
          <w:color w:val="FC4421"/>
        </w:rPr>
        <w:t>5</w:t>
      </w:r>
      <w:r w:rsidRPr="00232160">
        <w:rPr>
          <w:color w:val="FC4421"/>
        </w:rPr>
        <w:t>: Life cycle assessment (learner)</w:t>
      </w:r>
    </w:p>
    <w:p w14:paraId="65EB73A1" w14:textId="77777777" w:rsidR="008C29DA" w:rsidRPr="000303A4" w:rsidRDefault="008C29DA" w:rsidP="00CF33FC">
      <w:pPr>
        <w:pStyle w:val="Normalnumberedlist"/>
      </w:pPr>
      <w:r>
        <w:t>List</w:t>
      </w:r>
      <w:r w:rsidRPr="000303A4">
        <w:t xml:space="preserve"> the purpose of a </w:t>
      </w:r>
      <w:r>
        <w:t>l</w:t>
      </w:r>
      <w:r w:rsidRPr="000303A4">
        <w:t xml:space="preserve">ife </w:t>
      </w:r>
      <w:r>
        <w:t>c</w:t>
      </w:r>
      <w:r w:rsidRPr="000303A4">
        <w:t xml:space="preserve">ycle </w:t>
      </w:r>
      <w:r>
        <w:t>a</w:t>
      </w:r>
      <w:r w:rsidRPr="000303A4">
        <w:t>ssessment</w:t>
      </w:r>
      <w:r>
        <w:t>.</w:t>
      </w:r>
    </w:p>
    <w:p w14:paraId="14BFDE8D" w14:textId="77777777" w:rsidR="008C29DA" w:rsidRPr="007D6DCB" w:rsidRDefault="008C29DA" w:rsidP="0036171C">
      <w:pPr>
        <w:rPr>
          <w:rFonts w:cs="Arial"/>
          <w:sz w:val="24"/>
        </w:rPr>
      </w:pPr>
    </w:p>
    <w:p w14:paraId="1FC992C1" w14:textId="77777777" w:rsidR="008C29DA" w:rsidRDefault="008C29DA" w:rsidP="0036171C">
      <w:pPr>
        <w:rPr>
          <w:rFonts w:cs="Arial"/>
          <w:color w:val="FF0000"/>
          <w:sz w:val="24"/>
        </w:rPr>
      </w:pPr>
    </w:p>
    <w:p w14:paraId="130FAD30" w14:textId="77777777" w:rsidR="008C29DA" w:rsidRPr="007D6DCB" w:rsidRDefault="008C29DA" w:rsidP="0036171C">
      <w:pPr>
        <w:rPr>
          <w:rFonts w:cs="Arial"/>
          <w:sz w:val="24"/>
        </w:rPr>
      </w:pPr>
    </w:p>
    <w:p w14:paraId="5B73D151" w14:textId="77777777" w:rsidR="008C29DA" w:rsidRPr="007D6DCB" w:rsidRDefault="008C29DA" w:rsidP="0036171C">
      <w:pPr>
        <w:rPr>
          <w:rFonts w:cs="Arial"/>
          <w:sz w:val="24"/>
        </w:rPr>
      </w:pPr>
    </w:p>
    <w:p w14:paraId="05320A30" w14:textId="77777777" w:rsidR="008C29DA" w:rsidRPr="007D6DCB" w:rsidRDefault="008C29DA" w:rsidP="0036171C">
      <w:pPr>
        <w:rPr>
          <w:rFonts w:cs="Arial"/>
          <w:sz w:val="24"/>
        </w:rPr>
      </w:pPr>
    </w:p>
    <w:p w14:paraId="6BBD8D48" w14:textId="77777777" w:rsidR="008C29DA" w:rsidRPr="000303A4" w:rsidRDefault="008C29DA" w:rsidP="00CF33FC">
      <w:pPr>
        <w:pStyle w:val="Normalnumberedlist"/>
      </w:pPr>
      <w:r w:rsidRPr="000303A4">
        <w:t xml:space="preserve">Name four of the </w:t>
      </w:r>
      <w:r>
        <w:t>eight</w:t>
      </w:r>
      <w:r w:rsidRPr="000303A4">
        <w:t xml:space="preserve"> stages that make up a </w:t>
      </w:r>
      <w:r>
        <w:t>l</w:t>
      </w:r>
      <w:r w:rsidRPr="000303A4">
        <w:t xml:space="preserve">ife </w:t>
      </w:r>
      <w:r>
        <w:t>c</w:t>
      </w:r>
      <w:r w:rsidRPr="000303A4">
        <w:t xml:space="preserve">ycle </w:t>
      </w:r>
      <w:r>
        <w:t>a</w:t>
      </w:r>
      <w:r w:rsidRPr="000303A4">
        <w:t>ssessment</w:t>
      </w:r>
      <w:r>
        <w:t>.</w:t>
      </w:r>
      <w:r w:rsidRPr="000303A4">
        <w:t xml:space="preserve"> </w:t>
      </w:r>
    </w:p>
    <w:p w14:paraId="61E1E5AF" w14:textId="77777777" w:rsidR="008C29DA" w:rsidRPr="007D6DCB" w:rsidRDefault="008C29DA" w:rsidP="0036171C">
      <w:pPr>
        <w:rPr>
          <w:rFonts w:cs="Arial"/>
          <w:sz w:val="24"/>
        </w:rPr>
      </w:pPr>
    </w:p>
    <w:p w14:paraId="32356562" w14:textId="77777777" w:rsidR="008C29DA" w:rsidRDefault="008C29DA" w:rsidP="0036171C">
      <w:pPr>
        <w:pStyle w:val="ListParagraph"/>
        <w:rPr>
          <w:rFonts w:cs="Arial"/>
          <w:sz w:val="24"/>
        </w:rPr>
      </w:pPr>
    </w:p>
    <w:p w14:paraId="457F2F47" w14:textId="77777777" w:rsidR="008C29DA" w:rsidRDefault="008C29DA" w:rsidP="0036171C">
      <w:pPr>
        <w:pStyle w:val="ListParagraph"/>
        <w:rPr>
          <w:rFonts w:cs="Arial"/>
          <w:sz w:val="24"/>
        </w:rPr>
      </w:pPr>
    </w:p>
    <w:p w14:paraId="3B4585FE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75323AE2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2309F999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50B9220C" w14:textId="77777777" w:rsidR="008C29DA" w:rsidRPr="007D6DCB" w:rsidRDefault="008C29DA" w:rsidP="0036171C">
      <w:pPr>
        <w:pStyle w:val="ListParagraph"/>
        <w:rPr>
          <w:rFonts w:cs="Arial"/>
          <w:sz w:val="24"/>
        </w:rPr>
      </w:pPr>
    </w:p>
    <w:p w14:paraId="695BFA6D" w14:textId="77777777" w:rsidR="008C29DA" w:rsidRPr="007D6DCB" w:rsidRDefault="008C29DA" w:rsidP="00CF33FC">
      <w:pPr>
        <w:pStyle w:val="Normalnumberedlist"/>
      </w:pPr>
      <w:r w:rsidRPr="007D6DCB">
        <w:t xml:space="preserve">Give a detailed explanation of two of the four </w:t>
      </w:r>
      <w:r>
        <w:t xml:space="preserve">stages you have </w:t>
      </w:r>
      <w:r w:rsidRPr="007D6DCB">
        <w:t xml:space="preserve">listed.  </w:t>
      </w:r>
    </w:p>
    <w:p w14:paraId="08A32029" w14:textId="77777777" w:rsidR="008C29DA" w:rsidRPr="007D6DCB" w:rsidRDefault="008C29DA" w:rsidP="0036171C">
      <w:pPr>
        <w:ind w:left="360"/>
        <w:rPr>
          <w:rFonts w:cs="Arial"/>
          <w:sz w:val="24"/>
        </w:rPr>
      </w:pPr>
    </w:p>
    <w:p w14:paraId="75158255" w14:textId="77777777" w:rsidR="008C29DA" w:rsidRDefault="008C29DA" w:rsidP="007524A2">
      <w:pPr>
        <w:rPr>
          <w:rFonts w:cs="Arial"/>
          <w:color w:val="FF0000"/>
          <w:sz w:val="24"/>
        </w:rPr>
      </w:pPr>
    </w:p>
    <w:p w14:paraId="5535F4FB" w14:textId="77777777" w:rsidR="008C29DA" w:rsidRPr="007524A2" w:rsidRDefault="008C29DA" w:rsidP="007524A2">
      <w:pPr>
        <w:rPr>
          <w:sz w:val="28"/>
          <w:szCs w:val="28"/>
        </w:rPr>
      </w:pPr>
    </w:p>
    <w:p w14:paraId="12043600" w14:textId="77777777" w:rsidR="008C29DA" w:rsidRDefault="008C29DA" w:rsidP="00356A38">
      <w:pPr>
        <w:pStyle w:val="Normalnumberedlist"/>
        <w:numPr>
          <w:ilvl w:val="0"/>
          <w:numId w:val="0"/>
        </w:numPr>
        <w:ind w:left="357" w:hanging="357"/>
        <w:rPr>
          <w:sz w:val="28"/>
          <w:szCs w:val="28"/>
          <w:lang w:val="en-US"/>
        </w:rPr>
      </w:pPr>
    </w:p>
    <w:p w14:paraId="4698584B" w14:textId="77777777" w:rsidR="008C29DA" w:rsidRDefault="008C29DA" w:rsidP="00356A38">
      <w:pPr>
        <w:pStyle w:val="Normalnumberedlist"/>
        <w:numPr>
          <w:ilvl w:val="0"/>
          <w:numId w:val="0"/>
        </w:numPr>
        <w:ind w:left="357" w:hanging="35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14:paraId="5D801B39" w14:textId="77777777" w:rsidR="008C29DA" w:rsidRPr="00E76A1C" w:rsidRDefault="008C29DA" w:rsidP="00356A38">
      <w:pPr>
        <w:pStyle w:val="Normalnumberedlist"/>
        <w:numPr>
          <w:ilvl w:val="0"/>
          <w:numId w:val="0"/>
        </w:numPr>
        <w:ind w:left="720"/>
        <w:rPr>
          <w:sz w:val="28"/>
          <w:szCs w:val="28"/>
        </w:rPr>
      </w:pPr>
    </w:p>
    <w:p w14:paraId="16A13BB7" w14:textId="77777777" w:rsidR="008C29DA" w:rsidRDefault="008C29DA" w:rsidP="00474F67">
      <w:pPr>
        <w:rPr>
          <w:rFonts w:cs="Arial"/>
          <w:szCs w:val="22"/>
        </w:rPr>
      </w:pPr>
    </w:p>
    <w:p w14:paraId="427CA56F" w14:textId="77777777" w:rsidR="008C29DA" w:rsidRDefault="008C29DA" w:rsidP="00AD179E">
      <w:pPr>
        <w:pStyle w:val="Answer"/>
        <w:tabs>
          <w:tab w:val="left" w:pos="2400"/>
        </w:tabs>
      </w:pPr>
      <w:r>
        <w:tab/>
      </w:r>
    </w:p>
    <w:p w14:paraId="15BEF832" w14:textId="77777777" w:rsidR="00474F67" w:rsidRDefault="00474F67" w:rsidP="00474F67">
      <w:pPr>
        <w:rPr>
          <w:rFonts w:cs="Arial"/>
          <w:szCs w:val="22"/>
        </w:rPr>
      </w:pPr>
    </w:p>
    <w:p w14:paraId="5A445A1A" w14:textId="77777777" w:rsidR="006E1028" w:rsidRDefault="006E1028" w:rsidP="006E1028">
      <w:pPr>
        <w:pStyle w:val="Answer"/>
      </w:pPr>
    </w:p>
    <w:sectPr w:rsidR="006E1028" w:rsidSect="008570A5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94E4A" w14:textId="77777777" w:rsidR="008C29DA" w:rsidRDefault="008C29DA">
      <w:pPr>
        <w:spacing w:before="0" w:after="0"/>
      </w:pPr>
      <w:r>
        <w:separator/>
      </w:r>
    </w:p>
  </w:endnote>
  <w:endnote w:type="continuationSeparator" w:id="0">
    <w:p w14:paraId="312FA505" w14:textId="77777777" w:rsidR="008C29DA" w:rsidRDefault="008C29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EA923" w14:textId="77777777" w:rsidR="008570A5" w:rsidRPr="00F03E33" w:rsidRDefault="008570A5" w:rsidP="008570A5">
    <w:pPr>
      <w:pStyle w:val="Footer"/>
      <w:tabs>
        <w:tab w:val="clear" w:pos="9639"/>
        <w:tab w:val="clear" w:pos="11199"/>
        <w:tab w:val="left" w:pos="1644"/>
        <w:tab w:val="left" w:pos="336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66B91DB" wp14:editId="17C77F37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01802DC" id="Group 4" o:spid="_x0000_s1026" style="position:absolute;margin-left:-63.15pt;margin-top:-21.25pt;width:600.95pt;height:47.4pt;z-index:25166643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ab/>
    </w:r>
    <w:r>
      <w:tab/>
    </w:r>
  </w:p>
  <w:p w14:paraId="487A4F93" w14:textId="5C2DA277" w:rsidR="00110217" w:rsidRPr="008570A5" w:rsidRDefault="00110217" w:rsidP="008570A5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17ED5" w14:textId="77777777" w:rsidR="008C29DA" w:rsidRDefault="008C29DA">
      <w:pPr>
        <w:spacing w:before="0" w:after="0"/>
      </w:pPr>
      <w:r>
        <w:separator/>
      </w:r>
    </w:p>
  </w:footnote>
  <w:footnote w:type="continuationSeparator" w:id="0">
    <w:p w14:paraId="4B885FE5" w14:textId="77777777" w:rsidR="008C29DA" w:rsidRDefault="008C29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8295" w14:textId="77777777" w:rsidR="00232160" w:rsidRPr="009C6DF4" w:rsidRDefault="00232160" w:rsidP="0023216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74546CC5" wp14:editId="65DDB268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ACDA6" w14:textId="77777777" w:rsidR="00232160" w:rsidRPr="00631B61" w:rsidRDefault="00232160" w:rsidP="0023216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3800EF3" w14:textId="77777777" w:rsidR="00232160" w:rsidRPr="00631B61" w:rsidRDefault="00232160" w:rsidP="0023216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4546CC5" id="Group 1" o:spid="_x0000_s1026" style="position:absolute;margin-left:-59.55pt;margin-top:-18.15pt;width:595.3pt;height:68.15pt;z-index:251668480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20ACDA6" w14:textId="77777777" w:rsidR="00232160" w:rsidRPr="00631B61" w:rsidRDefault="00232160" w:rsidP="0023216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3800EF3" w14:textId="77777777" w:rsidR="00232160" w:rsidRPr="00631B61" w:rsidRDefault="00232160" w:rsidP="0023216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E0053BC" w14:textId="77777777" w:rsidR="00232160" w:rsidRPr="008B4906" w:rsidRDefault="00232160" w:rsidP="00232160">
    <w:pPr>
      <w:pStyle w:val="Header"/>
    </w:pPr>
  </w:p>
  <w:p w14:paraId="6D9949AE" w14:textId="77777777" w:rsidR="00232160" w:rsidRPr="006C3952" w:rsidRDefault="00232160" w:rsidP="00232160">
    <w:pPr>
      <w:pStyle w:val="Header"/>
    </w:pPr>
  </w:p>
  <w:p w14:paraId="2CAC981D" w14:textId="77777777" w:rsidR="00232160" w:rsidRPr="007D05A5" w:rsidRDefault="00232160" w:rsidP="00232160">
    <w:pPr>
      <w:pStyle w:val="Header"/>
    </w:pPr>
  </w:p>
  <w:p w14:paraId="3483E571" w14:textId="532D0AF9" w:rsidR="00110217" w:rsidRPr="00232160" w:rsidRDefault="00110217" w:rsidP="0023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9A6D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7E6BEA"/>
    <w:multiLevelType w:val="hybridMultilevel"/>
    <w:tmpl w:val="6116DEF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971686">
    <w:abstractNumId w:val="5"/>
  </w:num>
  <w:num w:numId="2" w16cid:durableId="818308849">
    <w:abstractNumId w:val="15"/>
  </w:num>
  <w:num w:numId="3" w16cid:durableId="1077871512">
    <w:abstractNumId w:val="22"/>
  </w:num>
  <w:num w:numId="4" w16cid:durableId="2041011090">
    <w:abstractNumId w:val="17"/>
  </w:num>
  <w:num w:numId="5" w16cid:durableId="978071234">
    <w:abstractNumId w:val="8"/>
  </w:num>
  <w:num w:numId="6" w16cid:durableId="452747332">
    <w:abstractNumId w:val="16"/>
  </w:num>
  <w:num w:numId="7" w16cid:durableId="297954622">
    <w:abstractNumId w:val="8"/>
  </w:num>
  <w:num w:numId="8" w16cid:durableId="226918375">
    <w:abstractNumId w:val="2"/>
  </w:num>
  <w:num w:numId="9" w16cid:durableId="287787263">
    <w:abstractNumId w:val="8"/>
    <w:lvlOverride w:ilvl="0">
      <w:startOverride w:val="1"/>
    </w:lvlOverride>
  </w:num>
  <w:num w:numId="10" w16cid:durableId="287901088">
    <w:abstractNumId w:val="18"/>
  </w:num>
  <w:num w:numId="11" w16cid:durableId="699211087">
    <w:abstractNumId w:val="14"/>
  </w:num>
  <w:num w:numId="12" w16cid:durableId="2055231610">
    <w:abstractNumId w:val="6"/>
  </w:num>
  <w:num w:numId="13" w16cid:durableId="644160116">
    <w:abstractNumId w:val="13"/>
  </w:num>
  <w:num w:numId="14" w16cid:durableId="677269840">
    <w:abstractNumId w:val="19"/>
  </w:num>
  <w:num w:numId="15" w16cid:durableId="1167287886">
    <w:abstractNumId w:val="11"/>
  </w:num>
  <w:num w:numId="16" w16cid:durableId="891306474">
    <w:abstractNumId w:val="7"/>
  </w:num>
  <w:num w:numId="17" w16cid:durableId="2034190939">
    <w:abstractNumId w:val="24"/>
  </w:num>
  <w:num w:numId="18" w16cid:durableId="107243783">
    <w:abstractNumId w:val="25"/>
  </w:num>
  <w:num w:numId="19" w16cid:durableId="140540727">
    <w:abstractNumId w:val="4"/>
  </w:num>
  <w:num w:numId="20" w16cid:durableId="960528250">
    <w:abstractNumId w:val="3"/>
  </w:num>
  <w:num w:numId="21" w16cid:durableId="1166242032">
    <w:abstractNumId w:val="9"/>
  </w:num>
  <w:num w:numId="22" w16cid:durableId="176119492">
    <w:abstractNumId w:val="9"/>
    <w:lvlOverride w:ilvl="0">
      <w:startOverride w:val="1"/>
    </w:lvlOverride>
  </w:num>
  <w:num w:numId="23" w16cid:durableId="2120711697">
    <w:abstractNumId w:val="23"/>
  </w:num>
  <w:num w:numId="24" w16cid:durableId="90126945">
    <w:abstractNumId w:val="9"/>
    <w:lvlOverride w:ilvl="0">
      <w:startOverride w:val="1"/>
    </w:lvlOverride>
  </w:num>
  <w:num w:numId="25" w16cid:durableId="1632780255">
    <w:abstractNumId w:val="9"/>
    <w:lvlOverride w:ilvl="0">
      <w:startOverride w:val="1"/>
    </w:lvlOverride>
  </w:num>
  <w:num w:numId="26" w16cid:durableId="2004971093">
    <w:abstractNumId w:val="10"/>
  </w:num>
  <w:num w:numId="27" w16cid:durableId="1564178838">
    <w:abstractNumId w:val="20"/>
  </w:num>
  <w:num w:numId="28" w16cid:durableId="1957523529">
    <w:abstractNumId w:val="9"/>
    <w:lvlOverride w:ilvl="0">
      <w:startOverride w:val="1"/>
    </w:lvlOverride>
  </w:num>
  <w:num w:numId="29" w16cid:durableId="1129517153">
    <w:abstractNumId w:val="21"/>
  </w:num>
  <w:num w:numId="30" w16cid:durableId="1929117731">
    <w:abstractNumId w:val="9"/>
  </w:num>
  <w:num w:numId="31" w16cid:durableId="531847615">
    <w:abstractNumId w:val="9"/>
    <w:lvlOverride w:ilvl="0">
      <w:startOverride w:val="1"/>
    </w:lvlOverride>
  </w:num>
  <w:num w:numId="32" w16cid:durableId="160657077">
    <w:abstractNumId w:val="9"/>
    <w:lvlOverride w:ilvl="0">
      <w:startOverride w:val="1"/>
    </w:lvlOverride>
  </w:num>
  <w:num w:numId="33" w16cid:durableId="1953778334">
    <w:abstractNumId w:val="0"/>
  </w:num>
  <w:num w:numId="34" w16cid:durableId="386531809">
    <w:abstractNumId w:val="12"/>
  </w:num>
  <w:num w:numId="35" w16cid:durableId="272057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9DA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32160"/>
    <w:rsid w:val="002D07A8"/>
    <w:rsid w:val="003405EA"/>
    <w:rsid w:val="003916EC"/>
    <w:rsid w:val="003C5D19"/>
    <w:rsid w:val="003F7F14"/>
    <w:rsid w:val="00404B31"/>
    <w:rsid w:val="00474F67"/>
    <w:rsid w:val="0048500D"/>
    <w:rsid w:val="00524E1B"/>
    <w:rsid w:val="006124C0"/>
    <w:rsid w:val="006135C0"/>
    <w:rsid w:val="006473E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1B01"/>
    <w:rsid w:val="00797FA7"/>
    <w:rsid w:val="008570A5"/>
    <w:rsid w:val="008C1F1C"/>
    <w:rsid w:val="008C29DA"/>
    <w:rsid w:val="008D47A6"/>
    <w:rsid w:val="0098178D"/>
    <w:rsid w:val="009975A0"/>
    <w:rsid w:val="009C5C6E"/>
    <w:rsid w:val="00A2454C"/>
    <w:rsid w:val="00AC0561"/>
    <w:rsid w:val="00AE245C"/>
    <w:rsid w:val="00B054EC"/>
    <w:rsid w:val="00B3223C"/>
    <w:rsid w:val="00B634AC"/>
    <w:rsid w:val="00BE2C21"/>
    <w:rsid w:val="00C01D20"/>
    <w:rsid w:val="00C06474"/>
    <w:rsid w:val="00C2022C"/>
    <w:rsid w:val="00C202BF"/>
    <w:rsid w:val="00C858D7"/>
    <w:rsid w:val="00C92F19"/>
    <w:rsid w:val="00CC3B85"/>
    <w:rsid w:val="00CF33FC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2B38"/>
    <w:rsid w:val="00F967EC"/>
    <w:rsid w:val="00FD52DA"/>
    <w:rsid w:val="00FF2FC2"/>
    <w:rsid w:val="00FF659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D920ED6"/>
  <w15:docId w15:val="{535AA910-8B84-44F3-838F-8CFE7A87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2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288DBC-19FF-4634-B4B8-95818FA1254A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c04300a-231c-4281-9146-a98f6f4a7aff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01e15224-84b2-4570-bdea-a67bb94d0921"/>
  </ds:schemaRefs>
</ds:datastoreItem>
</file>

<file path=customXml/itemProps2.xml><?xml version="1.0" encoding="utf-8"?>
<ds:datastoreItem xmlns:ds="http://schemas.openxmlformats.org/officeDocument/2006/customXml" ds:itemID="{BED26F5A-B738-4F78-B8C5-48C30E8237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D2A7D-424E-4148-A461-824E4D7C8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7</cp:revision>
  <cp:lastPrinted>2013-05-15T12:05:00Z</cp:lastPrinted>
  <dcterms:created xsi:type="dcterms:W3CDTF">2021-09-21T14:24:00Z</dcterms:created>
  <dcterms:modified xsi:type="dcterms:W3CDTF">2025-06-20T12:02:00Z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2025-05-30T12:03:44Z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fdcd22f0-4dcf-4a21-bcca-ec58a4178382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